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261"/>
        <w:tblW w:w="14850" w:type="dxa"/>
        <w:tblLook w:val="01E0"/>
      </w:tblPr>
      <w:tblGrid>
        <w:gridCol w:w="9747"/>
        <w:gridCol w:w="5103"/>
      </w:tblGrid>
      <w:tr w:rsidR="00C41FC8" w:rsidRPr="008B1284" w:rsidTr="005300C2">
        <w:tc>
          <w:tcPr>
            <w:tcW w:w="9747" w:type="dxa"/>
          </w:tcPr>
          <w:p w:rsidR="00C41FC8" w:rsidRPr="008B1284" w:rsidRDefault="00C41FC8" w:rsidP="005300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C41FC8" w:rsidRPr="008B1284" w:rsidRDefault="00C41FC8" w:rsidP="005300C2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1284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C41FC8" w:rsidRPr="008B1284" w:rsidRDefault="00C41FC8" w:rsidP="005300C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1284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C41FC8" w:rsidRPr="008B1284" w:rsidRDefault="00C41FC8" w:rsidP="005300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1284">
              <w:rPr>
                <w:rFonts w:ascii="Times New Roman" w:hAnsi="Times New Roman"/>
                <w:sz w:val="28"/>
                <w:szCs w:val="28"/>
              </w:rPr>
              <w:t>Глафировского сельского поселения Щербиновского района</w:t>
            </w:r>
          </w:p>
          <w:p w:rsidR="00C41FC8" w:rsidRPr="008B1284" w:rsidRDefault="00C41FC8" w:rsidP="005300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1284">
              <w:rPr>
                <w:rFonts w:ascii="Times New Roman" w:hAnsi="Times New Roman"/>
                <w:sz w:val="28"/>
                <w:szCs w:val="28"/>
              </w:rPr>
              <w:t>«Обеспечение безопасности на территории Глафировского</w:t>
            </w:r>
          </w:p>
          <w:p w:rsidR="00C41FC8" w:rsidRPr="008B1284" w:rsidRDefault="00C41FC8" w:rsidP="005300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1284">
              <w:rPr>
                <w:rFonts w:ascii="Times New Roman" w:hAnsi="Times New Roman"/>
                <w:sz w:val="28"/>
                <w:szCs w:val="28"/>
              </w:rPr>
              <w:t xml:space="preserve">сельского поселения Щербиновского района» </w:t>
            </w:r>
          </w:p>
        </w:tc>
      </w:tr>
    </w:tbl>
    <w:p w:rsidR="00C41FC8" w:rsidRDefault="00C41FC8" w:rsidP="005300C2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41FC8" w:rsidRDefault="00C41FC8" w:rsidP="005300C2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41FC8" w:rsidRDefault="00C41FC8" w:rsidP="005300C2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</w:t>
      </w:r>
    </w:p>
    <w:p w:rsidR="00C41FC8" w:rsidRDefault="00C41FC8" w:rsidP="002F23CA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муниципального района Краснодарского края</w:t>
      </w:r>
    </w:p>
    <w:p w:rsidR="00C41FC8" w:rsidRPr="002F23CA" w:rsidRDefault="00C41FC8" w:rsidP="002F23CA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24.10.2025 № 80</w:t>
      </w:r>
    </w:p>
    <w:p w:rsidR="00C41FC8" w:rsidRDefault="00C41FC8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41FC8" w:rsidRPr="004F6CD4" w:rsidRDefault="00C41FC8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41FC8" w:rsidRPr="00FE00FE" w:rsidRDefault="00C41FC8" w:rsidP="001D70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E00FE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C41FC8" w:rsidRPr="00FE00FE" w:rsidRDefault="00C41FC8" w:rsidP="001D70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E00FE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C41FC8" w:rsidRPr="00FE00FE" w:rsidRDefault="00C41FC8" w:rsidP="001D70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00FE">
        <w:rPr>
          <w:rFonts w:ascii="Times New Roman" w:hAnsi="Times New Roman"/>
          <w:b/>
          <w:color w:val="000000"/>
          <w:sz w:val="28"/>
          <w:szCs w:val="28"/>
        </w:rPr>
        <w:t>«</w:t>
      </w:r>
      <w:r w:rsidRPr="00FE00FE">
        <w:rPr>
          <w:rFonts w:ascii="Times New Roman" w:hAnsi="Times New Roman"/>
          <w:b/>
          <w:sz w:val="28"/>
          <w:szCs w:val="28"/>
        </w:rPr>
        <w:t>Обеспечение безопасности на территории Глафировского</w:t>
      </w:r>
    </w:p>
    <w:p w:rsidR="00C41FC8" w:rsidRPr="00FE00FE" w:rsidRDefault="00C41FC8" w:rsidP="001D707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00FE">
        <w:rPr>
          <w:rFonts w:ascii="Times New Roman" w:hAnsi="Times New Roman"/>
          <w:b/>
          <w:sz w:val="28"/>
          <w:szCs w:val="28"/>
        </w:rPr>
        <w:t xml:space="preserve">сельского поселения Щербиновского района» </w:t>
      </w:r>
    </w:p>
    <w:p w:rsidR="00C41FC8" w:rsidRDefault="00C41FC8" w:rsidP="00192E2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75" w:type="dxa"/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67"/>
        <w:gridCol w:w="4820"/>
        <w:gridCol w:w="1276"/>
        <w:gridCol w:w="1134"/>
        <w:gridCol w:w="1134"/>
        <w:gridCol w:w="1134"/>
        <w:gridCol w:w="1134"/>
        <w:gridCol w:w="1134"/>
        <w:gridCol w:w="1134"/>
        <w:gridCol w:w="1134"/>
      </w:tblGrid>
      <w:tr w:rsidR="00C41FC8" w:rsidRPr="008B1284" w:rsidTr="00F27347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Единица измерения</w:t>
            </w:r>
          </w:p>
        </w:tc>
        <w:tc>
          <w:tcPr>
            <w:tcW w:w="793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Значение показателей: </w:t>
            </w:r>
          </w:p>
        </w:tc>
      </w:tr>
      <w:tr w:rsidR="00C41FC8" w:rsidRPr="008B1284" w:rsidTr="00F27347">
        <w:trPr>
          <w:trHeight w:val="17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41FC8" w:rsidRDefault="00C41FC8" w:rsidP="000A57F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C8" w:rsidRDefault="00C41FC8" w:rsidP="000A57F6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2026 год</w:t>
            </w:r>
          </w:p>
        </w:tc>
      </w:tr>
      <w:tr w:rsidR="00C41FC8" w:rsidRPr="008B1284" w:rsidTr="00F273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1FC8" w:rsidRPr="00436C27" w:rsidRDefault="00C41FC8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1FC8" w:rsidRDefault="00C41FC8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C8" w:rsidRDefault="00C41FC8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C41FC8" w:rsidRPr="008B1284" w:rsidTr="00F273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140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2148A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Муниципальная программа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Глафировского</w:t>
            </w: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сельского поселения Щербиновского района «Обеспечение безопасности населения на территории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Глафировского</w:t>
            </w: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сельского поселения Щербиновского района»</w:t>
            </w:r>
          </w:p>
        </w:tc>
      </w:tr>
      <w:tr w:rsidR="00C41FC8" w:rsidRPr="008B1284" w:rsidTr="00F273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1.1.2</w:t>
            </w:r>
          </w:p>
        </w:tc>
        <w:tc>
          <w:tcPr>
            <w:tcW w:w="140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2148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Цель: предупреждение и минимизация последствий чрезвычайных ситуаций в границах сельского поселения</w:t>
            </w:r>
          </w:p>
        </w:tc>
      </w:tr>
      <w:tr w:rsidR="00C41FC8" w:rsidRPr="008B1284" w:rsidTr="00F273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1.1.2.1</w:t>
            </w:r>
          </w:p>
        </w:tc>
        <w:tc>
          <w:tcPr>
            <w:tcW w:w="140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2148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Задача: обеспечение информирования населения о правилах поведения и действиях при возникновении чрезвычайных ситуаций</w:t>
            </w:r>
          </w:p>
        </w:tc>
      </w:tr>
      <w:tr w:rsidR="00C41FC8" w:rsidRPr="008B1284" w:rsidTr="00F27347"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1.1.2.2</w:t>
            </w:r>
          </w:p>
        </w:tc>
        <w:tc>
          <w:tcPr>
            <w:tcW w:w="4820" w:type="dxa"/>
            <w:tcBorders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 изготовленной наглядной продукции профилактической направленности о правилах поведения и действиях при возникновении чрезвычайных ситуаций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штук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</w:tcBorders>
          </w:tcPr>
          <w:p w:rsidR="00C41FC8" w:rsidRPr="00436C27" w:rsidRDefault="00C41FC8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C8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C41FC8" w:rsidRPr="008B1284" w:rsidTr="00F273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1.1.3</w:t>
            </w:r>
          </w:p>
        </w:tc>
        <w:tc>
          <w:tcPr>
            <w:tcW w:w="140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2148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Цель: повышение безопасности людей на водных объектах, снижение риска возникновения несчастных случаев на воде</w:t>
            </w:r>
          </w:p>
        </w:tc>
      </w:tr>
      <w:tr w:rsidR="00C41FC8" w:rsidRPr="008B1284" w:rsidTr="00F273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1.1.3.1</w:t>
            </w:r>
          </w:p>
        </w:tc>
        <w:tc>
          <w:tcPr>
            <w:tcW w:w="140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1D70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Задача: предупреждение происшествий на водных объектах, информирование  населения о правилах поведения на водных объектах</w:t>
            </w:r>
          </w:p>
        </w:tc>
      </w:tr>
      <w:tr w:rsidR="00C41FC8" w:rsidRPr="008B1284" w:rsidTr="00F273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1.1.3.2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 публикаций в СМИ о правилах безопасности на водных объектах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8B1284" w:rsidRDefault="00C41FC8" w:rsidP="001D7071">
            <w:pPr>
              <w:jc w:val="center"/>
            </w:pPr>
            <w:r w:rsidRPr="0043140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1FC8" w:rsidRPr="008B1284" w:rsidRDefault="00C41FC8" w:rsidP="001D7071">
            <w:pPr>
              <w:jc w:val="center"/>
            </w:pPr>
            <w:r w:rsidRPr="0043140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8B1284" w:rsidRDefault="00C41FC8" w:rsidP="001D7071">
            <w:pPr>
              <w:jc w:val="center"/>
            </w:pPr>
            <w:r w:rsidRPr="0043140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1FC8" w:rsidRPr="008B1284" w:rsidRDefault="00C41FC8" w:rsidP="001D7071">
            <w:pPr>
              <w:jc w:val="center"/>
            </w:pPr>
            <w:r w:rsidRPr="0043140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FC8" w:rsidRPr="008B1284" w:rsidRDefault="00C41FC8" w:rsidP="001D7071">
            <w:pPr>
              <w:jc w:val="center"/>
            </w:pPr>
            <w:r w:rsidRPr="0043140B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140B" w:rsidRDefault="00C41FC8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C8" w:rsidRDefault="00C41FC8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C41FC8" w:rsidRPr="008B1284" w:rsidTr="00F273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1.1.3.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 изготовленной наглядной продукциипрофилактической направленности о правилах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безопасности на водных объектах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140B" w:rsidRDefault="00C41FC8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1FC8" w:rsidRPr="0043140B" w:rsidRDefault="00C41FC8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140B" w:rsidRDefault="00C41FC8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1FC8" w:rsidRPr="0043140B" w:rsidRDefault="00C41FC8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FC8" w:rsidRPr="0043140B" w:rsidRDefault="00C41FC8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140B" w:rsidRDefault="00C41FC8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C8" w:rsidRDefault="00C41FC8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C41FC8" w:rsidRPr="008B1284" w:rsidTr="00F273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1.1.4</w:t>
            </w:r>
          </w:p>
        </w:tc>
        <w:tc>
          <w:tcPr>
            <w:tcW w:w="129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1D70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Цель: обеспечение первичных мер пожарной безопасности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C8" w:rsidRPr="00436C27" w:rsidRDefault="00C41FC8" w:rsidP="001D70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41FC8" w:rsidRPr="008B1284" w:rsidTr="00F273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1.1.4.1</w:t>
            </w:r>
          </w:p>
        </w:tc>
        <w:tc>
          <w:tcPr>
            <w:tcW w:w="140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2148A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Задача: обеспечение первичных мер пожарной безопасности в границах поселения, обеспечение работоспособности противопожарного оборудования</w:t>
            </w:r>
          </w:p>
        </w:tc>
      </w:tr>
      <w:tr w:rsidR="00C41FC8" w:rsidRPr="008B1284" w:rsidTr="00F273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1.1.4.2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 изготовленной наглядной продукции профилактической направленности по теме пожарная безопасность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1FC8" w:rsidRPr="008B1284" w:rsidRDefault="00C41FC8" w:rsidP="001D7071">
            <w:pPr>
              <w:jc w:val="center"/>
            </w:pPr>
            <w:r w:rsidRPr="008C0964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8B1284" w:rsidRDefault="00C41FC8" w:rsidP="001D7071">
            <w:pPr>
              <w:jc w:val="center"/>
            </w:pPr>
            <w:r w:rsidRPr="008C0964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1FC8" w:rsidRPr="008B1284" w:rsidRDefault="00C41FC8" w:rsidP="001D7071">
            <w:pPr>
              <w:jc w:val="center"/>
            </w:pPr>
            <w:r w:rsidRPr="008C0964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FC8" w:rsidRPr="008B1284" w:rsidRDefault="00C41FC8" w:rsidP="001D7071">
            <w:pPr>
              <w:jc w:val="center"/>
            </w:pPr>
            <w:r w:rsidRPr="008C0964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8C0964" w:rsidRDefault="00C41FC8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C8" w:rsidRDefault="00C41FC8" w:rsidP="001D7071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</w:tr>
      <w:tr w:rsidR="00C41FC8" w:rsidRPr="008B1284" w:rsidTr="00F273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1.1.5</w:t>
            </w:r>
          </w:p>
        </w:tc>
        <w:tc>
          <w:tcPr>
            <w:tcW w:w="140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Цель:охрана общественного порядка на территории сельского поселения, создание условий для деятельности народных дружин</w:t>
            </w:r>
          </w:p>
        </w:tc>
      </w:tr>
      <w:tr w:rsidR="00C41FC8" w:rsidRPr="008B1284" w:rsidTr="00F273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1.1.5.1</w:t>
            </w:r>
          </w:p>
        </w:tc>
        <w:tc>
          <w:tcPr>
            <w:tcW w:w="140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Задача: развитие системы добровольных народных дружин по предупреждению нарушений общественного порядка, профилактике правонарушений в общественных местах, защите личности, общества и государства от противоправных посягательств, на основе принципов добровольности, законности, гуманности, соблюдения и защиты прав и свобод человека и гражданина</w:t>
            </w:r>
          </w:p>
        </w:tc>
      </w:tr>
      <w:tr w:rsidR="00C41FC8" w:rsidRPr="008B1284" w:rsidTr="00F2734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1.1.5.2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 дежурств членов народной дружины сельского поселения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436C27">
              <w:rPr>
                <w:rFonts w:ascii="Times New Roman" w:hAnsi="Times New Roman"/>
                <w:sz w:val="24"/>
                <w:szCs w:val="24"/>
                <w:lang w:eastAsia="ar-SA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436C27" w:rsidRDefault="00C41FC8" w:rsidP="001D7071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1FC8" w:rsidRPr="00436C27" w:rsidRDefault="00C41FC8" w:rsidP="002148A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8B1284" w:rsidRDefault="00C41FC8" w:rsidP="00EB28A5">
            <w:pPr>
              <w:jc w:val="center"/>
            </w:pPr>
            <w:r w:rsidRPr="0093206B"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C41FC8" w:rsidRPr="008B1284" w:rsidRDefault="00C41FC8" w:rsidP="00EB28A5">
            <w:pPr>
              <w:jc w:val="center"/>
            </w:pPr>
            <w:r w:rsidRPr="0093206B"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1FC8" w:rsidRPr="008B1284" w:rsidRDefault="00C41FC8" w:rsidP="00EB28A5">
            <w:pPr>
              <w:jc w:val="center"/>
            </w:pPr>
            <w:r w:rsidRPr="0093206B"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1FC8" w:rsidRPr="0093206B" w:rsidRDefault="00C41FC8" w:rsidP="00EB28A5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FC8" w:rsidRDefault="00C41FC8" w:rsidP="00EB28A5">
            <w:pPr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18</w:t>
            </w:r>
          </w:p>
        </w:tc>
      </w:tr>
    </w:tbl>
    <w:p w:rsidR="00C41FC8" w:rsidRDefault="00C41FC8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C41FC8" w:rsidRDefault="00C41FC8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C41FC8" w:rsidRDefault="00C41FC8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C41FC8" w:rsidRPr="00935992" w:rsidRDefault="00C41FC8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C41FC8" w:rsidRDefault="00C41FC8" w:rsidP="00830CA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C41FC8" w:rsidRDefault="00C41FC8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Щербиновского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муниципального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района</w:t>
      </w:r>
    </w:p>
    <w:p w:rsidR="00C41FC8" w:rsidRPr="004F6CD4" w:rsidRDefault="00C41FC8" w:rsidP="00192E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Краснодарского края                                                                                                                                              М.Ю. Лукашенко</w:t>
      </w:r>
    </w:p>
    <w:sectPr w:rsidR="00C41FC8" w:rsidRPr="004F6CD4" w:rsidSect="00FE00FE">
      <w:headerReference w:type="default" r:id="rId6"/>
      <w:pgSz w:w="16838" w:h="11906" w:orient="landscape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FC8" w:rsidRDefault="00C41FC8" w:rsidP="00FE00FE">
      <w:pPr>
        <w:spacing w:after="0" w:line="240" w:lineRule="auto"/>
      </w:pPr>
      <w:r>
        <w:separator/>
      </w:r>
    </w:p>
  </w:endnote>
  <w:endnote w:type="continuationSeparator" w:id="0">
    <w:p w:rsidR="00C41FC8" w:rsidRDefault="00C41FC8" w:rsidP="00FE0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FC8" w:rsidRDefault="00C41FC8" w:rsidP="00FE00FE">
      <w:pPr>
        <w:spacing w:after="0" w:line="240" w:lineRule="auto"/>
      </w:pPr>
      <w:r>
        <w:separator/>
      </w:r>
    </w:p>
  </w:footnote>
  <w:footnote w:type="continuationSeparator" w:id="0">
    <w:p w:rsidR="00C41FC8" w:rsidRDefault="00C41FC8" w:rsidP="00FE0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FC8" w:rsidRDefault="00C41FC8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C41FC8" w:rsidRDefault="00C41FC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43417"/>
    <w:rsid w:val="00057476"/>
    <w:rsid w:val="000A57F6"/>
    <w:rsid w:val="000C55B9"/>
    <w:rsid w:val="00124818"/>
    <w:rsid w:val="00192E26"/>
    <w:rsid w:val="001D7071"/>
    <w:rsid w:val="002148AE"/>
    <w:rsid w:val="00234188"/>
    <w:rsid w:val="002656F3"/>
    <w:rsid w:val="002D226D"/>
    <w:rsid w:val="002F23CA"/>
    <w:rsid w:val="0036671A"/>
    <w:rsid w:val="004261F8"/>
    <w:rsid w:val="0043140B"/>
    <w:rsid w:val="00436C27"/>
    <w:rsid w:val="004F6CD4"/>
    <w:rsid w:val="005300C2"/>
    <w:rsid w:val="005553ED"/>
    <w:rsid w:val="00556BAB"/>
    <w:rsid w:val="005740E2"/>
    <w:rsid w:val="005B601B"/>
    <w:rsid w:val="006920C6"/>
    <w:rsid w:val="007859BF"/>
    <w:rsid w:val="00794B20"/>
    <w:rsid w:val="00796309"/>
    <w:rsid w:val="007E1AF8"/>
    <w:rsid w:val="00830CA8"/>
    <w:rsid w:val="00895FAC"/>
    <w:rsid w:val="00897770"/>
    <w:rsid w:val="008B1284"/>
    <w:rsid w:val="008C0964"/>
    <w:rsid w:val="008F1B65"/>
    <w:rsid w:val="0093206B"/>
    <w:rsid w:val="00935992"/>
    <w:rsid w:val="00982699"/>
    <w:rsid w:val="009B3A99"/>
    <w:rsid w:val="009E5370"/>
    <w:rsid w:val="00A37257"/>
    <w:rsid w:val="00B10A07"/>
    <w:rsid w:val="00B33FD1"/>
    <w:rsid w:val="00BA24AF"/>
    <w:rsid w:val="00C02C30"/>
    <w:rsid w:val="00C41FC8"/>
    <w:rsid w:val="00C64B7D"/>
    <w:rsid w:val="00C72DAE"/>
    <w:rsid w:val="00C779F5"/>
    <w:rsid w:val="00CE1AD7"/>
    <w:rsid w:val="00D00D5A"/>
    <w:rsid w:val="00D132A1"/>
    <w:rsid w:val="00D321C3"/>
    <w:rsid w:val="00D52B85"/>
    <w:rsid w:val="00DD73C3"/>
    <w:rsid w:val="00DE0F26"/>
    <w:rsid w:val="00E604C4"/>
    <w:rsid w:val="00E6778A"/>
    <w:rsid w:val="00EB28A5"/>
    <w:rsid w:val="00F27347"/>
    <w:rsid w:val="00F6406C"/>
    <w:rsid w:val="00FE0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FE00F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E00FE"/>
  </w:style>
  <w:style w:type="paragraph" w:styleId="Footer">
    <w:name w:val="footer"/>
    <w:basedOn w:val="Normal"/>
    <w:link w:val="FooterChar"/>
    <w:uiPriority w:val="99"/>
    <w:semiHidden/>
    <w:rsid w:val="00FE00F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E00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59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3</Pages>
  <Words>451</Words>
  <Characters>2571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14</cp:revision>
  <cp:lastPrinted>2017-07-20T11:50:00Z</cp:lastPrinted>
  <dcterms:created xsi:type="dcterms:W3CDTF">2019-08-19T13:15:00Z</dcterms:created>
  <dcterms:modified xsi:type="dcterms:W3CDTF">2025-12-14T16:14:00Z</dcterms:modified>
</cp:coreProperties>
</file>